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0CDFF" w14:textId="77777777" w:rsidR="006B5263" w:rsidRDefault="006B5263" w:rsidP="006B52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WRYTHINGTON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B8B9C5C" w14:textId="77777777" w:rsidR="006B5263" w:rsidRDefault="006B5263" w:rsidP="006B52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Man-at-arms.</w:t>
      </w:r>
    </w:p>
    <w:p w14:paraId="25FA3E67" w14:textId="77777777" w:rsidR="006B5263" w:rsidRDefault="006B5263" w:rsidP="006B5263">
      <w:pPr>
        <w:pStyle w:val="NoSpacing"/>
        <w:rPr>
          <w:rFonts w:cs="Times New Roman"/>
          <w:szCs w:val="24"/>
        </w:rPr>
      </w:pPr>
    </w:p>
    <w:p w14:paraId="0C38CC1D" w14:textId="77777777" w:rsidR="006B5263" w:rsidRDefault="006B5263" w:rsidP="006B5263">
      <w:pPr>
        <w:pStyle w:val="NoSpacing"/>
        <w:rPr>
          <w:rFonts w:cs="Times New Roman"/>
          <w:szCs w:val="24"/>
        </w:rPr>
      </w:pPr>
    </w:p>
    <w:p w14:paraId="79FB2E14" w14:textId="77777777" w:rsidR="006B5263" w:rsidRDefault="006B5263" w:rsidP="006B52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He served on expedition to France under the command of Sir James</w:t>
      </w:r>
    </w:p>
    <w:p w14:paraId="3423A24A" w14:textId="77777777" w:rsidR="006B5263" w:rsidRDefault="006B5263" w:rsidP="006B52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Harrington(q.v.).</w:t>
      </w:r>
    </w:p>
    <w:p w14:paraId="5615AF72" w14:textId="77777777" w:rsidR="006B5263" w:rsidRDefault="006B5263" w:rsidP="006B526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m4, from the AHRC-funded ‘The Soldier in Later Medieval England Online Database’ www.medievalsoldier.org, accessed</w:t>
      </w:r>
    </w:p>
    <w:p w14:paraId="18F89BF5" w14:textId="77777777" w:rsidR="006B5263" w:rsidRDefault="006B5263" w:rsidP="006B526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483BCEE" w14:textId="77777777" w:rsidR="006B5263" w:rsidRDefault="006B5263" w:rsidP="006B5263">
      <w:pPr>
        <w:pStyle w:val="NoSpacing"/>
        <w:rPr>
          <w:rFonts w:cs="Times New Roman"/>
          <w:szCs w:val="24"/>
        </w:rPr>
      </w:pPr>
    </w:p>
    <w:p w14:paraId="1CF3AF69" w14:textId="77777777" w:rsidR="006B5263" w:rsidRDefault="006B5263" w:rsidP="006B5263">
      <w:pPr>
        <w:pStyle w:val="NoSpacing"/>
        <w:rPr>
          <w:rFonts w:cs="Times New Roman"/>
          <w:szCs w:val="24"/>
        </w:rPr>
      </w:pPr>
    </w:p>
    <w:p w14:paraId="4B9D046B" w14:textId="77777777" w:rsidR="006B5263" w:rsidRDefault="006B5263" w:rsidP="006B52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2022</w:t>
      </w:r>
    </w:p>
    <w:p w14:paraId="311860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B05E" w14:textId="77777777" w:rsidR="006B5263" w:rsidRDefault="006B5263" w:rsidP="009139A6">
      <w:r>
        <w:separator/>
      </w:r>
    </w:p>
  </w:endnote>
  <w:endnote w:type="continuationSeparator" w:id="0">
    <w:p w14:paraId="0E7C6C92" w14:textId="77777777" w:rsidR="006B5263" w:rsidRDefault="006B52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C2F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58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605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F690" w14:textId="77777777" w:rsidR="006B5263" w:rsidRDefault="006B5263" w:rsidP="009139A6">
      <w:r>
        <w:separator/>
      </w:r>
    </w:p>
  </w:footnote>
  <w:footnote w:type="continuationSeparator" w:id="0">
    <w:p w14:paraId="7BB16EB4" w14:textId="77777777" w:rsidR="006B5263" w:rsidRDefault="006B52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59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85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C2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263"/>
    <w:rsid w:val="000666E0"/>
    <w:rsid w:val="002510B7"/>
    <w:rsid w:val="005C130B"/>
    <w:rsid w:val="006B526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D65A9"/>
  <w15:chartTrackingRefBased/>
  <w15:docId w15:val="{1B37EB7A-4181-454D-95CE-6D582DF11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2023-03-17T21:35:00Z</dcterms:created>
  <dcterms:modified xsi:type="dcterms:W3CDTF">2023-03-17T21:36:00Z</dcterms:modified>
</cp:coreProperties>
</file>